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7DEBB" w14:textId="14B01C88" w:rsidR="00BA00AB" w:rsidRDefault="00B76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TOLLERTON</w:t>
      </w:r>
      <w:r>
        <w:rPr>
          <w:rFonts w:cs="Times New Roman"/>
          <w:szCs w:val="24"/>
        </w:rPr>
        <w:t xml:space="preserve">       (fl.1421-2)</w:t>
      </w:r>
    </w:p>
    <w:p w14:paraId="08955353" w14:textId="4F146FCB" w:rsidR="00B76AFD" w:rsidRDefault="00B76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Cutler.</w:t>
      </w:r>
    </w:p>
    <w:p w14:paraId="6356ECD4" w14:textId="77777777" w:rsidR="00B76AFD" w:rsidRDefault="00B76AFD" w:rsidP="009139A6">
      <w:pPr>
        <w:pStyle w:val="NoSpacing"/>
        <w:rPr>
          <w:rFonts w:cs="Times New Roman"/>
          <w:szCs w:val="24"/>
        </w:rPr>
      </w:pPr>
    </w:p>
    <w:p w14:paraId="5A6368F1" w14:textId="77777777" w:rsidR="00B76AFD" w:rsidRDefault="00B76AFD" w:rsidP="009139A6">
      <w:pPr>
        <w:pStyle w:val="NoSpacing"/>
        <w:rPr>
          <w:rFonts w:cs="Times New Roman"/>
          <w:szCs w:val="24"/>
        </w:rPr>
      </w:pPr>
    </w:p>
    <w:p w14:paraId="38E4DD24" w14:textId="2F81F3C4" w:rsidR="00B76AFD" w:rsidRDefault="00B76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William(q.v.).   (R.F.Y. p.132)</w:t>
      </w:r>
    </w:p>
    <w:p w14:paraId="45479A54" w14:textId="77777777" w:rsidR="00B76AFD" w:rsidRDefault="00B76AFD" w:rsidP="009139A6">
      <w:pPr>
        <w:pStyle w:val="NoSpacing"/>
        <w:rPr>
          <w:rFonts w:cs="Times New Roman"/>
          <w:szCs w:val="24"/>
        </w:rPr>
      </w:pPr>
    </w:p>
    <w:p w14:paraId="609A5D79" w14:textId="77777777" w:rsidR="00B76AFD" w:rsidRDefault="00B76AFD" w:rsidP="009139A6">
      <w:pPr>
        <w:pStyle w:val="NoSpacing"/>
        <w:rPr>
          <w:rFonts w:cs="Times New Roman"/>
          <w:szCs w:val="24"/>
        </w:rPr>
      </w:pPr>
    </w:p>
    <w:p w14:paraId="42E38843" w14:textId="1B869A18" w:rsidR="00B76AFD" w:rsidRDefault="00B76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1421-2</w:t>
      </w:r>
      <w:r>
        <w:rPr>
          <w:rFonts w:cs="Times New Roman"/>
          <w:szCs w:val="24"/>
        </w:rPr>
        <w:tab/>
        <w:t>William became a Freeman as a spicer.  (ibid.)</w:t>
      </w:r>
    </w:p>
    <w:p w14:paraId="3CCB7FCB" w14:textId="77777777" w:rsidR="00B76AFD" w:rsidRDefault="00B76AFD" w:rsidP="009139A6">
      <w:pPr>
        <w:pStyle w:val="NoSpacing"/>
        <w:rPr>
          <w:rFonts w:cs="Times New Roman"/>
          <w:szCs w:val="24"/>
        </w:rPr>
      </w:pPr>
    </w:p>
    <w:p w14:paraId="212162F7" w14:textId="77777777" w:rsidR="00B76AFD" w:rsidRDefault="00B76AFD" w:rsidP="009139A6">
      <w:pPr>
        <w:pStyle w:val="NoSpacing"/>
        <w:rPr>
          <w:rFonts w:cs="Times New Roman"/>
          <w:szCs w:val="24"/>
        </w:rPr>
      </w:pPr>
    </w:p>
    <w:p w14:paraId="27E62180" w14:textId="553289A0" w:rsidR="00B76AFD" w:rsidRPr="00B76AFD" w:rsidRDefault="00B76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2023</w:t>
      </w:r>
    </w:p>
    <w:sectPr w:rsidR="00B76AFD" w:rsidRPr="00B76A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8E9CD" w14:textId="77777777" w:rsidR="00B76AFD" w:rsidRDefault="00B76AFD" w:rsidP="009139A6">
      <w:r>
        <w:separator/>
      </w:r>
    </w:p>
  </w:endnote>
  <w:endnote w:type="continuationSeparator" w:id="0">
    <w:p w14:paraId="3B46665B" w14:textId="77777777" w:rsidR="00B76AFD" w:rsidRDefault="00B76A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353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9FA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5D7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87CEE" w14:textId="77777777" w:rsidR="00B76AFD" w:rsidRDefault="00B76AFD" w:rsidP="009139A6">
      <w:r>
        <w:separator/>
      </w:r>
    </w:p>
  </w:footnote>
  <w:footnote w:type="continuationSeparator" w:id="0">
    <w:p w14:paraId="432DF43D" w14:textId="77777777" w:rsidR="00B76AFD" w:rsidRDefault="00B76A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A09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214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B80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AF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76AF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1989C"/>
  <w15:chartTrackingRefBased/>
  <w15:docId w15:val="{225ABC52-BFDD-47C6-B70F-A10DB23A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2023-10-19T10:54:00Z</dcterms:created>
  <dcterms:modified xsi:type="dcterms:W3CDTF">2023-10-19T10:56:00Z</dcterms:modified>
</cp:coreProperties>
</file>